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CAA54F" w14:textId="5F8D811C" w:rsidR="11F3C3FD" w:rsidRDefault="11F3C3FD" w:rsidP="2FE2123F">
      <w:pPr>
        <w:spacing w:line="240" w:lineRule="auto"/>
        <w:rPr>
          <w:rFonts w:ascii="Arial" w:eastAsia="Arial" w:hAnsi="Arial" w:cs="Arial"/>
          <w:color w:val="000000" w:themeColor="accent2"/>
          <w:sz w:val="24"/>
          <w:szCs w:val="24"/>
        </w:rPr>
      </w:pPr>
      <w:r w:rsidRPr="005A1622">
        <w:rPr>
          <w:rFonts w:ascii="Arial" w:eastAsia="Arial" w:hAnsi="Arial" w:cs="Arial"/>
          <w:b/>
          <w:bCs/>
          <w:color w:val="000000" w:themeColor="accent2"/>
          <w:sz w:val="24"/>
          <w:szCs w:val="24"/>
        </w:rPr>
        <w:t>—————————————————————————————————————</w:t>
      </w:r>
    </w:p>
    <w:p w14:paraId="06F00ED9" w14:textId="21DEEC2F" w:rsidR="11F3C3FD" w:rsidRDefault="0040322A" w:rsidP="2FE2123F">
      <w:pPr>
        <w:spacing w:line="300" w:lineRule="atLeast"/>
        <w:jc w:val="center"/>
        <w:rPr>
          <w:rFonts w:ascii="Arial" w:eastAsia="Arial" w:hAnsi="Arial" w:cs="Arial"/>
          <w:color w:val="000000" w:themeColor="accent2"/>
          <w:sz w:val="48"/>
          <w:szCs w:val="48"/>
        </w:rPr>
      </w:pPr>
      <w:r w:rsidRPr="0040322A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 xml:space="preserve">SSA-L </w:t>
      </w:r>
      <w:r w:rsidR="11F3C3FD" w:rsidRPr="2FE2123F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Bilag 5 – Vedlegg 1</w:t>
      </w:r>
    </w:p>
    <w:p w14:paraId="3273BD5F" w14:textId="3B50DF3E" w:rsidR="2FE2123F" w:rsidRDefault="11F3C3FD" w:rsidP="02B0FE06">
      <w:pPr>
        <w:spacing w:after="0" w:line="300" w:lineRule="atLeast"/>
        <w:jc w:val="center"/>
      </w:pPr>
      <w:r w:rsidRPr="02B0FE06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Egenerklæring for lønns- og arbeidsvilkår</w:t>
      </w:r>
    </w:p>
    <w:p w14:paraId="5FFD85B0" w14:textId="0B9C83DE" w:rsidR="2FE2123F" w:rsidRDefault="2FE2123F" w:rsidP="02B0FE0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077A8396" w14:textId="6FBDA443" w:rsidR="11F3C3FD" w:rsidRDefault="11F3C3FD" w:rsidP="2FE2123F">
      <w:pPr>
        <w:spacing w:after="16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2FE2123F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Anskaffelse av</w:t>
      </w:r>
    </w:p>
    <w:p w14:paraId="555D8FF1" w14:textId="59207C95" w:rsidR="00604044" w:rsidRDefault="00604044" w:rsidP="02B0FE06">
      <w:pPr>
        <w:spacing w:before="480"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3B940A80" w14:textId="602448F1" w:rsidR="00604044" w:rsidRDefault="4207733C" w:rsidP="02B0FE06">
      <w:pPr>
        <w:spacing w:before="480"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2B0FE06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Fagsystem for kirkelige aktiviteter</w:t>
      </w:r>
    </w:p>
    <w:p w14:paraId="21CFC049" w14:textId="36E20656" w:rsidR="00604044" w:rsidRDefault="4207733C" w:rsidP="02B0FE06">
      <w:pPr>
        <w:spacing w:before="480"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2B0FE06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«Church Management System»</w:t>
      </w:r>
    </w:p>
    <w:p w14:paraId="318928DE" w14:textId="28E587CF" w:rsidR="00604044" w:rsidRDefault="00604044" w:rsidP="02B0FE06">
      <w:pPr>
        <w:spacing w:before="480"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31ED8550" w14:textId="79DF9098" w:rsidR="00604044" w:rsidRDefault="4207733C" w:rsidP="02B0FE06">
      <w:pPr>
        <w:spacing w:before="480"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2B0FE06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Saksnummer: 26/00024</w:t>
      </w:r>
    </w:p>
    <w:p w14:paraId="104A2F62" w14:textId="31CCA958" w:rsidR="00604044" w:rsidRDefault="00604044" w:rsidP="02B0FE06">
      <w:pPr>
        <w:spacing w:before="480"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63B0043B" w14:textId="27364129" w:rsidR="00604044" w:rsidRDefault="4207733C" w:rsidP="02B0FE06">
      <w:pPr>
        <w:spacing w:before="480"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2B0FE06">
        <w:rPr>
          <w:rFonts w:ascii="Arial" w:eastAsia="Arial" w:hAnsi="Arial" w:cs="Arial"/>
          <w:color w:val="000000" w:themeColor="accent2"/>
          <w:sz w:val="36"/>
          <w:szCs w:val="36"/>
        </w:rPr>
        <w:t xml:space="preserve">Konkurransepreget dialog etter forutgående kunngjøring </w:t>
      </w:r>
    </w:p>
    <w:p w14:paraId="2C395111" w14:textId="3EB696B5" w:rsidR="00604044" w:rsidRDefault="4207733C" w:rsidP="02B0FE06">
      <w:pPr>
        <w:spacing w:before="480"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2B0FE06">
        <w:rPr>
          <w:rFonts w:ascii="Arial" w:eastAsia="Arial" w:hAnsi="Arial" w:cs="Arial"/>
          <w:color w:val="000000" w:themeColor="accent2"/>
          <w:sz w:val="36"/>
          <w:szCs w:val="36"/>
        </w:rPr>
        <w:t>over EØS-terskelverdi (FOA del I og III)</w:t>
      </w:r>
    </w:p>
    <w:p w14:paraId="572ABB47" w14:textId="61C53702" w:rsidR="00604044" w:rsidRDefault="00604044" w:rsidP="2FE2123F">
      <w:pPr>
        <w:spacing w:before="480" w:line="259" w:lineRule="auto"/>
        <w:jc w:val="left"/>
        <w:rPr>
          <w:rFonts w:ascii="Arial" w:eastAsia="Arial" w:hAnsi="Arial" w:cs="Arial"/>
        </w:rPr>
      </w:pPr>
    </w:p>
    <w:p w14:paraId="0617964A" w14:textId="672017B7" w:rsidR="00604044" w:rsidRDefault="007C1BE3" w:rsidP="2FE2123F">
      <w:pPr>
        <w:spacing w:before="480" w:line="259" w:lineRule="auto"/>
      </w:pPr>
      <w:r>
        <w:br w:type="page"/>
      </w:r>
    </w:p>
    <w:p w14:paraId="020BEBD4" w14:textId="4C56B5C3" w:rsidR="00604044" w:rsidRDefault="33C224FD" w:rsidP="2FE2123F">
      <w:pPr>
        <w:spacing w:line="259" w:lineRule="auto"/>
        <w:jc w:val="left"/>
        <w:rPr>
          <w:rFonts w:ascii="Arial" w:eastAsia="Arial" w:hAnsi="Arial" w:cs="Arial"/>
          <w:b/>
          <w:bCs/>
          <w:sz w:val="24"/>
          <w:szCs w:val="24"/>
        </w:rPr>
      </w:pPr>
      <w:r w:rsidRPr="2FE2123F">
        <w:rPr>
          <w:rFonts w:ascii="Arial" w:eastAsia="Arial" w:hAnsi="Arial" w:cs="Arial"/>
          <w:b/>
          <w:bCs/>
          <w:sz w:val="24"/>
          <w:szCs w:val="24"/>
        </w:rPr>
        <w:lastRenderedPageBreak/>
        <w:t xml:space="preserve">Denne </w:t>
      </w:r>
      <w:r w:rsidR="1E2DA221" w:rsidRPr="2FE2123F">
        <w:rPr>
          <w:rFonts w:ascii="Arial" w:eastAsia="Arial" w:hAnsi="Arial" w:cs="Arial"/>
          <w:b/>
          <w:bCs/>
          <w:sz w:val="24"/>
          <w:szCs w:val="24"/>
        </w:rPr>
        <w:t>egenerklæringen</w:t>
      </w:r>
      <w:r w:rsidRPr="2FE2123F">
        <w:rPr>
          <w:rFonts w:ascii="Arial" w:eastAsia="Arial" w:hAnsi="Arial" w:cs="Arial"/>
          <w:b/>
          <w:bCs/>
          <w:sz w:val="24"/>
          <w:szCs w:val="24"/>
        </w:rPr>
        <w:t xml:space="preserve"> gjelder for:</w:t>
      </w: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088"/>
      </w:tblGrid>
      <w:tr w:rsidR="00D7224E" w14:paraId="6CDE6FC4" w14:textId="77777777" w:rsidTr="2FE2123F">
        <w:trPr>
          <w:trHeight w:val="552"/>
        </w:trPr>
        <w:tc>
          <w:tcPr>
            <w:tcW w:w="2972" w:type="dxa"/>
            <w:shd w:val="clear" w:color="auto" w:fill="F2F2F2" w:themeFill="background2" w:themeFillShade="F2"/>
          </w:tcPr>
          <w:p w14:paraId="638B7682" w14:textId="73FDC05C" w:rsidR="002834E6" w:rsidRPr="00113DF8" w:rsidRDefault="33C224FD" w:rsidP="2FE2123F">
            <w:pPr>
              <w:spacing w:after="120"/>
              <w:jc w:val="left"/>
              <w:rPr>
                <w:rFonts w:ascii="Arial" w:eastAsia="Arial" w:hAnsi="Arial" w:cs="Arial"/>
                <w:i/>
                <w:iCs/>
                <w:sz w:val="22"/>
                <w:szCs w:val="22"/>
              </w:rPr>
            </w:pPr>
            <w:r w:rsidRPr="2FE2123F">
              <w:rPr>
                <w:rFonts w:ascii="Arial" w:eastAsia="Arial" w:hAnsi="Arial" w:cs="Arial"/>
                <w:sz w:val="22"/>
                <w:szCs w:val="22"/>
              </w:rPr>
              <w:t>Navnet på virksomheten</w:t>
            </w:r>
            <w:r w:rsidR="1E2DA221" w:rsidRPr="2FE2123F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7C1BE3">
              <w:br/>
            </w:r>
            <w:r w:rsidR="1E2DA221" w:rsidRPr="2FE2123F">
              <w:rPr>
                <w:rFonts w:ascii="Arial" w:eastAsia="Arial" w:hAnsi="Arial" w:cs="Arial"/>
                <w:sz w:val="22"/>
                <w:szCs w:val="22"/>
              </w:rPr>
              <w:t>(Leverandøren)</w:t>
            </w:r>
          </w:p>
        </w:tc>
        <w:tc>
          <w:tcPr>
            <w:tcW w:w="6088" w:type="dxa"/>
          </w:tcPr>
          <w:p w14:paraId="784E3F47" w14:textId="77777777" w:rsidR="002834E6" w:rsidRPr="0099548A" w:rsidRDefault="002834E6" w:rsidP="2FE2123F">
            <w:pPr>
              <w:spacing w:after="12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D7224E" w14:paraId="780A417B" w14:textId="77777777" w:rsidTr="2FE2123F">
        <w:tc>
          <w:tcPr>
            <w:tcW w:w="2972" w:type="dxa"/>
            <w:shd w:val="clear" w:color="auto" w:fill="F2F2F2" w:themeFill="background2" w:themeFillShade="F2"/>
          </w:tcPr>
          <w:p w14:paraId="2C729E7A" w14:textId="77777777" w:rsidR="002834E6" w:rsidRPr="00113DF8" w:rsidRDefault="33C224FD" w:rsidP="2FE2123F">
            <w:pPr>
              <w:spacing w:after="120"/>
              <w:rPr>
                <w:rFonts w:ascii="Arial" w:eastAsia="Arial" w:hAnsi="Arial" w:cs="Arial"/>
                <w:sz w:val="22"/>
                <w:szCs w:val="22"/>
              </w:rPr>
            </w:pPr>
            <w:r w:rsidRPr="2FE2123F">
              <w:rPr>
                <w:rFonts w:ascii="Arial" w:eastAsia="Arial" w:hAnsi="Arial" w:cs="Arial"/>
                <w:sz w:val="22"/>
                <w:szCs w:val="22"/>
              </w:rPr>
              <w:t>Organisasjonsnummer</w:t>
            </w:r>
          </w:p>
        </w:tc>
        <w:tc>
          <w:tcPr>
            <w:tcW w:w="6088" w:type="dxa"/>
          </w:tcPr>
          <w:p w14:paraId="443673EE" w14:textId="77777777" w:rsidR="002834E6" w:rsidRPr="0099548A" w:rsidRDefault="002834E6" w:rsidP="2FE2123F">
            <w:pPr>
              <w:spacing w:after="12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D7224E" w14:paraId="35A1B16A" w14:textId="77777777" w:rsidTr="2FE2123F">
        <w:tc>
          <w:tcPr>
            <w:tcW w:w="2972" w:type="dxa"/>
            <w:shd w:val="clear" w:color="auto" w:fill="F2F2F2" w:themeFill="background2" w:themeFillShade="F2"/>
          </w:tcPr>
          <w:p w14:paraId="3C7F0B96" w14:textId="77777777" w:rsidR="002834E6" w:rsidRPr="00113DF8" w:rsidRDefault="33C224FD" w:rsidP="2FE2123F">
            <w:pPr>
              <w:spacing w:after="120"/>
              <w:rPr>
                <w:rFonts w:ascii="Arial" w:eastAsia="Arial" w:hAnsi="Arial" w:cs="Arial"/>
                <w:sz w:val="22"/>
                <w:szCs w:val="22"/>
              </w:rPr>
            </w:pPr>
            <w:r w:rsidRPr="2FE2123F">
              <w:rPr>
                <w:rFonts w:ascii="Arial" w:eastAsia="Arial" w:hAnsi="Arial" w:cs="Arial"/>
                <w:sz w:val="22"/>
                <w:szCs w:val="22"/>
              </w:rPr>
              <w:t>Postadresse</w:t>
            </w:r>
          </w:p>
        </w:tc>
        <w:tc>
          <w:tcPr>
            <w:tcW w:w="6088" w:type="dxa"/>
          </w:tcPr>
          <w:p w14:paraId="70EC55BA" w14:textId="77777777" w:rsidR="002834E6" w:rsidRPr="0099548A" w:rsidRDefault="002834E6" w:rsidP="2FE2123F">
            <w:pPr>
              <w:spacing w:after="12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D7224E" w14:paraId="249349AF" w14:textId="77777777" w:rsidTr="2FE2123F">
        <w:tc>
          <w:tcPr>
            <w:tcW w:w="2972" w:type="dxa"/>
            <w:shd w:val="clear" w:color="auto" w:fill="F2F2F2" w:themeFill="background2" w:themeFillShade="F2"/>
          </w:tcPr>
          <w:p w14:paraId="171FF844" w14:textId="77777777" w:rsidR="002834E6" w:rsidRPr="00113DF8" w:rsidRDefault="33C224FD" w:rsidP="2FE2123F">
            <w:pPr>
              <w:spacing w:after="120"/>
              <w:rPr>
                <w:rFonts w:ascii="Arial" w:eastAsia="Arial" w:hAnsi="Arial" w:cs="Arial"/>
                <w:sz w:val="22"/>
                <w:szCs w:val="22"/>
              </w:rPr>
            </w:pPr>
            <w:r w:rsidRPr="2FE2123F">
              <w:rPr>
                <w:rFonts w:ascii="Arial" w:eastAsia="Arial" w:hAnsi="Arial" w:cs="Arial"/>
                <w:sz w:val="22"/>
                <w:szCs w:val="22"/>
              </w:rPr>
              <w:t>Postnummer</w:t>
            </w:r>
          </w:p>
        </w:tc>
        <w:tc>
          <w:tcPr>
            <w:tcW w:w="6088" w:type="dxa"/>
          </w:tcPr>
          <w:p w14:paraId="40840A7E" w14:textId="77777777" w:rsidR="002834E6" w:rsidRPr="0099548A" w:rsidRDefault="002834E6" w:rsidP="2FE2123F">
            <w:pPr>
              <w:spacing w:after="12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D7224E" w14:paraId="454C61BB" w14:textId="77777777" w:rsidTr="2FE2123F">
        <w:tc>
          <w:tcPr>
            <w:tcW w:w="2972" w:type="dxa"/>
            <w:shd w:val="clear" w:color="auto" w:fill="F2F2F2" w:themeFill="background2" w:themeFillShade="F2"/>
          </w:tcPr>
          <w:p w14:paraId="417E841C" w14:textId="77777777" w:rsidR="002834E6" w:rsidRPr="00113DF8" w:rsidRDefault="33C224FD" w:rsidP="2FE2123F">
            <w:pPr>
              <w:spacing w:after="120"/>
              <w:rPr>
                <w:rFonts w:ascii="Arial" w:eastAsia="Arial" w:hAnsi="Arial" w:cs="Arial"/>
                <w:sz w:val="22"/>
                <w:szCs w:val="22"/>
              </w:rPr>
            </w:pPr>
            <w:r w:rsidRPr="2FE2123F">
              <w:rPr>
                <w:rFonts w:ascii="Arial" w:eastAsia="Arial" w:hAnsi="Arial" w:cs="Arial"/>
                <w:sz w:val="22"/>
                <w:szCs w:val="22"/>
              </w:rPr>
              <w:t>Sted</w:t>
            </w:r>
          </w:p>
        </w:tc>
        <w:tc>
          <w:tcPr>
            <w:tcW w:w="6088" w:type="dxa"/>
          </w:tcPr>
          <w:p w14:paraId="2D9EEF3A" w14:textId="77777777" w:rsidR="002834E6" w:rsidRPr="0099548A" w:rsidRDefault="002834E6" w:rsidP="2FE2123F">
            <w:pPr>
              <w:spacing w:after="12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D7224E" w14:paraId="0B673332" w14:textId="77777777" w:rsidTr="2FE2123F">
        <w:tc>
          <w:tcPr>
            <w:tcW w:w="2972" w:type="dxa"/>
            <w:shd w:val="clear" w:color="auto" w:fill="F2F2F2" w:themeFill="background2" w:themeFillShade="F2"/>
          </w:tcPr>
          <w:p w14:paraId="1DC01CFB" w14:textId="1C20290E" w:rsidR="002834E6" w:rsidRPr="00113DF8" w:rsidRDefault="33C224FD" w:rsidP="2FE2123F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2FE2123F">
              <w:rPr>
                <w:rFonts w:ascii="Arial" w:eastAsia="Arial" w:hAnsi="Arial" w:cs="Arial"/>
                <w:sz w:val="22"/>
                <w:szCs w:val="22"/>
              </w:rPr>
              <w:t>Land</w:t>
            </w:r>
          </w:p>
        </w:tc>
        <w:tc>
          <w:tcPr>
            <w:tcW w:w="6088" w:type="dxa"/>
          </w:tcPr>
          <w:p w14:paraId="6E248DF7" w14:textId="77777777" w:rsidR="002834E6" w:rsidRPr="0099548A" w:rsidRDefault="002834E6" w:rsidP="2FE2123F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18C490C5" w14:textId="77777777" w:rsidR="00604044" w:rsidRPr="00604044" w:rsidRDefault="00604044" w:rsidP="0005A913">
      <w:pPr>
        <w:spacing w:line="259" w:lineRule="auto"/>
        <w:jc w:val="left"/>
        <w:rPr>
          <w:rFonts w:ascii="Arial" w:eastAsia="Arial" w:hAnsi="Arial" w:cs="Arial"/>
        </w:rPr>
      </w:pPr>
    </w:p>
    <w:p w14:paraId="38DFDADB" w14:textId="6A6688E4" w:rsidR="009345F7" w:rsidRDefault="33C224FD" w:rsidP="2FE2123F">
      <w:pPr>
        <w:rPr>
          <w:rFonts w:ascii="Arial" w:eastAsia="Arial" w:hAnsi="Arial" w:cs="Arial"/>
          <w:sz w:val="24"/>
          <w:szCs w:val="24"/>
        </w:rPr>
      </w:pPr>
      <w:r w:rsidRPr="2FE2123F">
        <w:rPr>
          <w:rFonts w:ascii="Arial" w:eastAsia="Arial" w:hAnsi="Arial" w:cs="Arial"/>
          <w:sz w:val="24"/>
          <w:szCs w:val="24"/>
        </w:rPr>
        <w:t xml:space="preserve">Det bekreftes herved at alle ansatte i vår virksomhet, samt eventuelle innleide arbeidstakere som benyttes ved utførelse av ytelser for </w:t>
      </w:r>
      <w:r w:rsidR="77AB1E32" w:rsidRPr="2FE2123F">
        <w:rPr>
          <w:rFonts w:ascii="Arial" w:eastAsia="Arial" w:hAnsi="Arial" w:cs="Arial"/>
          <w:sz w:val="24"/>
          <w:szCs w:val="24"/>
        </w:rPr>
        <w:t>Den norske kirke</w:t>
      </w:r>
      <w:r w:rsidRPr="2FE2123F">
        <w:rPr>
          <w:rFonts w:ascii="Arial" w:eastAsia="Arial" w:hAnsi="Arial" w:cs="Arial"/>
          <w:sz w:val="24"/>
          <w:szCs w:val="24"/>
        </w:rPr>
        <w:t xml:space="preserve"> (heretter «Kunden»), ikke har dårligere </w:t>
      </w:r>
      <w:r w:rsidRPr="00D17285">
        <w:rPr>
          <w:rFonts w:ascii="Arial" w:eastAsia="Arial" w:hAnsi="Arial" w:cs="Arial"/>
          <w:sz w:val="24"/>
          <w:szCs w:val="24"/>
        </w:rPr>
        <w:t xml:space="preserve">lønns- og arbeidsvilkår </w:t>
      </w:r>
      <w:r w:rsidR="0074594D" w:rsidRPr="00D17285">
        <w:rPr>
          <w:rFonts w:ascii="Arial" w:eastAsia="Arial" w:hAnsi="Arial" w:cs="Arial"/>
          <w:sz w:val="24"/>
          <w:szCs w:val="24"/>
          <w:lang w:eastAsia="nb-NO"/>
        </w:rPr>
        <w:t xml:space="preserve">enn det som følger av gjeldende og </w:t>
      </w:r>
      <w:proofErr w:type="spellStart"/>
      <w:r w:rsidR="0074594D" w:rsidRPr="00D17285">
        <w:rPr>
          <w:rFonts w:ascii="Arial" w:eastAsia="Arial" w:hAnsi="Arial" w:cs="Arial"/>
          <w:sz w:val="24"/>
          <w:szCs w:val="24"/>
          <w:lang w:eastAsia="nb-NO"/>
        </w:rPr>
        <w:t>allmenngjorte</w:t>
      </w:r>
      <w:proofErr w:type="spellEnd"/>
      <w:r w:rsidR="0074594D" w:rsidRPr="00D17285">
        <w:rPr>
          <w:rFonts w:ascii="Arial" w:eastAsia="Arial" w:hAnsi="Arial" w:cs="Arial"/>
          <w:sz w:val="24"/>
          <w:szCs w:val="24"/>
          <w:lang w:eastAsia="nb-NO"/>
        </w:rPr>
        <w:t xml:space="preserve"> tariffavtaler, eller det som ellers er normalt for vedkommende arbeid og bransje i det landet den ansatte befinner seg </w:t>
      </w:r>
      <w:r w:rsidR="00D17285" w:rsidRPr="00D17285">
        <w:rPr>
          <w:rFonts w:ascii="Arial" w:eastAsia="Arial" w:hAnsi="Arial" w:cs="Arial"/>
          <w:sz w:val="24"/>
          <w:szCs w:val="24"/>
          <w:lang w:eastAsia="nb-NO"/>
        </w:rPr>
        <w:t>i.</w:t>
      </w:r>
      <w:r w:rsidR="00D17285">
        <w:rPr>
          <w:rFonts w:ascii="Arial" w:eastAsia="Arial" w:hAnsi="Arial" w:cs="Arial"/>
          <w:lang w:eastAsia="nb-NO"/>
        </w:rPr>
        <w:t xml:space="preserve"> </w:t>
      </w:r>
    </w:p>
    <w:p w14:paraId="52147762" w14:textId="2502286B" w:rsidR="009345F7" w:rsidRDefault="33C224FD" w:rsidP="2FE2123F">
      <w:pPr>
        <w:rPr>
          <w:rFonts w:ascii="Arial" w:eastAsia="Arial" w:hAnsi="Arial" w:cs="Arial"/>
          <w:sz w:val="24"/>
          <w:szCs w:val="24"/>
        </w:rPr>
      </w:pPr>
      <w:r w:rsidRPr="2FE2123F">
        <w:rPr>
          <w:rFonts w:ascii="Arial" w:eastAsia="Arial" w:hAnsi="Arial" w:cs="Arial"/>
          <w:sz w:val="24"/>
          <w:szCs w:val="24"/>
        </w:rPr>
        <w:t>Vi er innforstått med, og aksepterer, at Kunden har rett til å kreve at vi som Leverandør – samt eventuelle underleverandører som direkte medvirker til oppfylle</w:t>
      </w:r>
      <w:r w:rsidR="4913A6B9" w:rsidRPr="2FE2123F">
        <w:rPr>
          <w:rFonts w:ascii="Arial" w:eastAsia="Arial" w:hAnsi="Arial" w:cs="Arial"/>
          <w:sz w:val="24"/>
          <w:szCs w:val="24"/>
        </w:rPr>
        <w:t>lse av</w:t>
      </w:r>
      <w:r w:rsidRPr="2FE2123F">
        <w:rPr>
          <w:rFonts w:ascii="Arial" w:eastAsia="Arial" w:hAnsi="Arial" w:cs="Arial"/>
          <w:sz w:val="24"/>
          <w:szCs w:val="24"/>
        </w:rPr>
        <w:t xml:space="preserve"> kontrakten – på forespørsel skal kunne dokumentere lønns- og arbeidsvilkår for ansatte og innleide arbeidstakere som deltar i </w:t>
      </w:r>
      <w:r w:rsidR="4913A6B9" w:rsidRPr="2FE2123F">
        <w:rPr>
          <w:rFonts w:ascii="Arial" w:eastAsia="Arial" w:hAnsi="Arial" w:cs="Arial"/>
          <w:sz w:val="24"/>
          <w:szCs w:val="24"/>
        </w:rPr>
        <w:t>gjennomføringen av kontrakten</w:t>
      </w:r>
      <w:r w:rsidRPr="2FE2123F">
        <w:rPr>
          <w:rFonts w:ascii="Arial" w:eastAsia="Arial" w:hAnsi="Arial" w:cs="Arial"/>
          <w:sz w:val="24"/>
          <w:szCs w:val="24"/>
        </w:rPr>
        <w:t>.</w:t>
      </w:r>
    </w:p>
    <w:p w14:paraId="1B8D0E49" w14:textId="024956AC" w:rsidR="00053D3A" w:rsidRDefault="33C224FD" w:rsidP="2FE2123F">
      <w:pPr>
        <w:rPr>
          <w:rFonts w:ascii="Arial" w:eastAsia="Arial" w:hAnsi="Arial" w:cs="Arial"/>
          <w:sz w:val="24"/>
          <w:szCs w:val="24"/>
        </w:rPr>
      </w:pPr>
      <w:r w:rsidRPr="2FE2123F">
        <w:rPr>
          <w:rFonts w:ascii="Arial" w:eastAsia="Arial" w:hAnsi="Arial" w:cs="Arial"/>
          <w:sz w:val="24"/>
          <w:szCs w:val="24"/>
        </w:rPr>
        <w:t xml:space="preserve">Vi er videre innforstått med, og aksepterer, at Kunden forbeholder seg retten til å iverksette nødvendige sanksjoner dersom vi som Leverandør, eller eventuelle underleverandører, ikke etterlever </w:t>
      </w:r>
      <w:r w:rsidR="4913A6B9" w:rsidRPr="2FE2123F">
        <w:rPr>
          <w:rFonts w:ascii="Arial" w:eastAsia="Arial" w:hAnsi="Arial" w:cs="Arial"/>
          <w:sz w:val="24"/>
          <w:szCs w:val="24"/>
        </w:rPr>
        <w:t>kontraktens bestemmelser</w:t>
      </w:r>
      <w:r w:rsidRPr="2FE2123F">
        <w:rPr>
          <w:rFonts w:ascii="Arial" w:eastAsia="Arial" w:hAnsi="Arial" w:cs="Arial"/>
          <w:sz w:val="24"/>
          <w:szCs w:val="24"/>
        </w:rPr>
        <w:t xml:space="preserve"> om lønns- og arbeidsvilkår, jf. </w:t>
      </w:r>
      <w:r w:rsidR="77AB1E32" w:rsidRPr="2FE2123F">
        <w:rPr>
          <w:rFonts w:ascii="Arial" w:eastAsia="Arial" w:hAnsi="Arial" w:cs="Arial"/>
          <w:sz w:val="24"/>
          <w:szCs w:val="24"/>
        </w:rPr>
        <w:t>SSA-L Generell</w:t>
      </w:r>
      <w:r w:rsidR="74CD673A" w:rsidRPr="2FE2123F">
        <w:rPr>
          <w:rFonts w:ascii="Arial" w:eastAsia="Arial" w:hAnsi="Arial" w:cs="Arial"/>
          <w:sz w:val="24"/>
          <w:szCs w:val="24"/>
        </w:rPr>
        <w:t xml:space="preserve"> avtaletekst </w:t>
      </w:r>
      <w:r w:rsidR="77AB1E32" w:rsidRPr="2FE2123F">
        <w:rPr>
          <w:rFonts w:ascii="Arial" w:eastAsia="Arial" w:hAnsi="Arial" w:cs="Arial"/>
          <w:sz w:val="24"/>
          <w:szCs w:val="24"/>
        </w:rPr>
        <w:t>punkt 11.2</w:t>
      </w:r>
      <w:r w:rsidRPr="2FE2123F">
        <w:rPr>
          <w:rFonts w:ascii="Arial" w:eastAsia="Arial" w:hAnsi="Arial" w:cs="Arial"/>
          <w:sz w:val="24"/>
          <w:szCs w:val="24"/>
        </w:rPr>
        <w:t xml:space="preserve">. Sanksjonene skal være egnet til å </w:t>
      </w:r>
      <w:r w:rsidR="4913A6B9" w:rsidRPr="2FE2123F">
        <w:rPr>
          <w:rFonts w:ascii="Arial" w:eastAsia="Arial" w:hAnsi="Arial" w:cs="Arial"/>
          <w:sz w:val="24"/>
          <w:szCs w:val="24"/>
        </w:rPr>
        <w:t xml:space="preserve">sikre at </w:t>
      </w:r>
      <w:r w:rsidRPr="2FE2123F">
        <w:rPr>
          <w:rFonts w:ascii="Arial" w:eastAsia="Arial" w:hAnsi="Arial" w:cs="Arial"/>
          <w:sz w:val="24"/>
          <w:szCs w:val="24"/>
        </w:rPr>
        <w:t xml:space="preserve">underleverandører </w:t>
      </w:r>
      <w:r w:rsidR="4913A6B9" w:rsidRPr="2FE2123F">
        <w:rPr>
          <w:rFonts w:ascii="Arial" w:eastAsia="Arial" w:hAnsi="Arial" w:cs="Arial"/>
          <w:sz w:val="24"/>
          <w:szCs w:val="24"/>
        </w:rPr>
        <w:t>etterlever</w:t>
      </w:r>
      <w:r w:rsidRPr="2FE2123F">
        <w:rPr>
          <w:rFonts w:ascii="Arial" w:eastAsia="Arial" w:hAnsi="Arial" w:cs="Arial"/>
          <w:sz w:val="24"/>
          <w:szCs w:val="24"/>
        </w:rPr>
        <w:t xml:space="preserve"> </w:t>
      </w:r>
      <w:r w:rsidR="4913A6B9" w:rsidRPr="2FE2123F">
        <w:rPr>
          <w:rFonts w:ascii="Arial" w:eastAsia="Arial" w:hAnsi="Arial" w:cs="Arial"/>
          <w:sz w:val="24"/>
          <w:szCs w:val="24"/>
        </w:rPr>
        <w:t>kontraktens bestemmelser</w:t>
      </w:r>
      <w:r w:rsidRPr="2FE2123F">
        <w:rPr>
          <w:rFonts w:ascii="Arial" w:eastAsia="Arial" w:hAnsi="Arial" w:cs="Arial"/>
          <w:sz w:val="24"/>
          <w:szCs w:val="24"/>
        </w:rPr>
        <w:t xml:space="preserve">, eller til å erstatte underleverandører som ikke oppfyller </w:t>
      </w:r>
      <w:r w:rsidR="4913A6B9" w:rsidRPr="2FE2123F">
        <w:rPr>
          <w:rFonts w:ascii="Arial" w:eastAsia="Arial" w:hAnsi="Arial" w:cs="Arial"/>
          <w:sz w:val="24"/>
          <w:szCs w:val="24"/>
        </w:rPr>
        <w:t>kravene</w:t>
      </w:r>
      <w:r w:rsidRPr="2FE2123F">
        <w:rPr>
          <w:rFonts w:ascii="Arial" w:eastAsia="Arial" w:hAnsi="Arial" w:cs="Arial"/>
          <w:sz w:val="24"/>
          <w:szCs w:val="24"/>
        </w:rPr>
        <w:t>.</w:t>
      </w:r>
    </w:p>
    <w:p w14:paraId="0D43910E" w14:textId="77777777" w:rsidR="00917F0F" w:rsidRDefault="00917F0F" w:rsidP="0005A913">
      <w:pPr>
        <w:spacing w:after="0"/>
        <w:rPr>
          <w:rFonts w:ascii="Arial" w:eastAsia="Arial" w:hAnsi="Arial" w:cs="Arial"/>
        </w:rPr>
      </w:pPr>
    </w:p>
    <w:p w14:paraId="05F68411" w14:textId="4C18C93F" w:rsidR="00227E09" w:rsidRDefault="33C224FD" w:rsidP="2FE2123F">
      <w:pPr>
        <w:pStyle w:val="Overskrift4"/>
        <w:spacing w:before="120"/>
        <w:rPr>
          <w:rFonts w:ascii="Arial" w:eastAsia="Arial" w:hAnsi="Arial" w:cs="Arial"/>
          <w:sz w:val="24"/>
          <w:szCs w:val="24"/>
        </w:rPr>
      </w:pPr>
      <w:r w:rsidRPr="2FE2123F">
        <w:rPr>
          <w:rFonts w:ascii="Arial" w:eastAsia="Arial" w:hAnsi="Arial" w:cs="Arial"/>
          <w:sz w:val="24"/>
          <w:szCs w:val="24"/>
        </w:rPr>
        <w:t>Signatur:</w:t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088"/>
      </w:tblGrid>
      <w:tr w:rsidR="00D7224E" w14:paraId="7C378561" w14:textId="77777777" w:rsidTr="2FE2123F">
        <w:trPr>
          <w:cantSplit/>
        </w:trPr>
        <w:tc>
          <w:tcPr>
            <w:tcW w:w="2972" w:type="dxa"/>
            <w:shd w:val="clear" w:color="auto" w:fill="F2F2F2" w:themeFill="background2" w:themeFillShade="F2"/>
          </w:tcPr>
          <w:p w14:paraId="33A15A3C" w14:textId="77777777" w:rsidR="00113DF8" w:rsidRPr="00B525ED" w:rsidRDefault="33C224FD" w:rsidP="2FE2123F">
            <w:pPr>
              <w:spacing w:after="120"/>
              <w:rPr>
                <w:rFonts w:ascii="Arial" w:eastAsia="Arial" w:hAnsi="Arial" w:cs="Arial"/>
                <w:sz w:val="22"/>
                <w:szCs w:val="22"/>
              </w:rPr>
            </w:pPr>
            <w:r w:rsidRPr="2FE2123F">
              <w:rPr>
                <w:rFonts w:ascii="Arial" w:eastAsia="Arial" w:hAnsi="Arial" w:cs="Arial"/>
                <w:sz w:val="22"/>
                <w:szCs w:val="22"/>
              </w:rPr>
              <w:t>Sted og dato</w:t>
            </w:r>
          </w:p>
        </w:tc>
        <w:tc>
          <w:tcPr>
            <w:tcW w:w="6088" w:type="dxa"/>
          </w:tcPr>
          <w:p w14:paraId="500F763B" w14:textId="77777777" w:rsidR="00113DF8" w:rsidRPr="00DD53C2" w:rsidRDefault="00113DF8" w:rsidP="2FE2123F">
            <w:pPr>
              <w:spacing w:after="12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D7224E" w14:paraId="71B617CA" w14:textId="77777777" w:rsidTr="2FE2123F">
        <w:trPr>
          <w:cantSplit/>
          <w:trHeight w:val="610"/>
        </w:trPr>
        <w:tc>
          <w:tcPr>
            <w:tcW w:w="2972" w:type="dxa"/>
            <w:shd w:val="clear" w:color="auto" w:fill="F2F2F2" w:themeFill="background2" w:themeFillShade="F2"/>
          </w:tcPr>
          <w:p w14:paraId="7904D32B" w14:textId="77777777" w:rsidR="00113DF8" w:rsidRDefault="33C224FD" w:rsidP="2FE2123F">
            <w:pPr>
              <w:spacing w:after="120"/>
              <w:rPr>
                <w:rFonts w:ascii="Arial" w:eastAsia="Arial" w:hAnsi="Arial" w:cs="Arial"/>
                <w:sz w:val="22"/>
                <w:szCs w:val="22"/>
              </w:rPr>
            </w:pPr>
            <w:r w:rsidRPr="2FE2123F">
              <w:rPr>
                <w:rFonts w:ascii="Arial" w:eastAsia="Arial" w:hAnsi="Arial" w:cs="Arial"/>
                <w:sz w:val="22"/>
                <w:szCs w:val="22"/>
              </w:rPr>
              <w:t>Underskrift</w:t>
            </w:r>
          </w:p>
          <w:p w14:paraId="49261F6B" w14:textId="0AB41BAF" w:rsidR="00113DF8" w:rsidRPr="00B525ED" w:rsidRDefault="33C224FD" w:rsidP="2FE2123F">
            <w:pPr>
              <w:spacing w:after="120"/>
              <w:jc w:val="left"/>
              <w:rPr>
                <w:rFonts w:ascii="Arial" w:eastAsia="Arial" w:hAnsi="Arial" w:cs="Arial"/>
                <w:i/>
                <w:iCs/>
                <w:sz w:val="22"/>
                <w:szCs w:val="22"/>
              </w:rPr>
            </w:pPr>
            <w:r w:rsidRPr="2FE2123F">
              <w:rPr>
                <w:rFonts w:ascii="Arial" w:eastAsia="Arial" w:hAnsi="Arial" w:cs="Arial"/>
                <w:i/>
                <w:iCs/>
                <w:sz w:val="22"/>
                <w:szCs w:val="22"/>
              </w:rPr>
              <w:t>(Bemyndiget representant for Leverandøren)</w:t>
            </w:r>
          </w:p>
        </w:tc>
        <w:tc>
          <w:tcPr>
            <w:tcW w:w="6088" w:type="dxa"/>
          </w:tcPr>
          <w:p w14:paraId="56901D04" w14:textId="77777777" w:rsidR="00113DF8" w:rsidRPr="00DD53C2" w:rsidRDefault="00113DF8" w:rsidP="2FE2123F">
            <w:pPr>
              <w:spacing w:after="12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6E426595" w14:textId="77777777" w:rsidR="00732C38" w:rsidRDefault="00732C38" w:rsidP="0005A913">
      <w:pPr>
        <w:spacing w:before="120" w:after="240" w:line="259" w:lineRule="auto"/>
        <w:jc w:val="left"/>
        <w:rPr>
          <w:rFonts w:ascii="Arial" w:eastAsia="Arial" w:hAnsi="Arial" w:cs="Arial"/>
        </w:rPr>
      </w:pPr>
    </w:p>
    <w:p w14:paraId="217E4ADE" w14:textId="3D61DC04" w:rsidR="00917F0F" w:rsidRDefault="33C224FD" w:rsidP="0005A913">
      <w:pPr>
        <w:spacing w:before="120" w:after="240" w:line="259" w:lineRule="auto"/>
        <w:jc w:val="left"/>
        <w:rPr>
          <w:rFonts w:ascii="Arial" w:eastAsia="Arial" w:hAnsi="Arial" w:cs="Arial"/>
        </w:rPr>
      </w:pPr>
      <w:r w:rsidRPr="0005A913">
        <w:rPr>
          <w:rFonts w:ascii="Arial" w:eastAsia="Arial" w:hAnsi="Arial" w:cs="Arial"/>
        </w:rPr>
        <w:t>______________________________</w:t>
      </w:r>
    </w:p>
    <w:p w14:paraId="7E5FFA33" w14:textId="423C690B" w:rsidR="00053D3A" w:rsidRPr="00412930" w:rsidRDefault="00053D3A" w:rsidP="0005A913">
      <w:pPr>
        <w:spacing w:before="120" w:after="240" w:line="259" w:lineRule="auto"/>
        <w:jc w:val="left"/>
        <w:rPr>
          <w:rFonts w:ascii="Arial" w:eastAsia="Arial" w:hAnsi="Arial" w:cs="Arial"/>
        </w:rPr>
      </w:pPr>
    </w:p>
    <w:sectPr w:rsidR="00053D3A" w:rsidRPr="00412930" w:rsidSect="00430463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417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DC6141" w14:textId="77777777" w:rsidR="000339E5" w:rsidRDefault="000339E5" w:rsidP="00186E6B">
      <w:r>
        <w:separator/>
      </w:r>
    </w:p>
    <w:p w14:paraId="3F8BDABF" w14:textId="77777777" w:rsidR="000339E5" w:rsidRDefault="000339E5" w:rsidP="00186E6B"/>
    <w:p w14:paraId="7353ACF2" w14:textId="77777777" w:rsidR="000339E5" w:rsidRDefault="000339E5" w:rsidP="00186E6B"/>
    <w:p w14:paraId="6C1EBEC4" w14:textId="77777777" w:rsidR="000339E5" w:rsidRDefault="000339E5" w:rsidP="00186E6B"/>
  </w:endnote>
  <w:endnote w:type="continuationSeparator" w:id="0">
    <w:p w14:paraId="1940F858" w14:textId="77777777" w:rsidR="000339E5" w:rsidRDefault="000339E5" w:rsidP="00186E6B">
      <w:r>
        <w:continuationSeparator/>
      </w:r>
    </w:p>
    <w:p w14:paraId="6C84125F" w14:textId="77777777" w:rsidR="000339E5" w:rsidRDefault="000339E5" w:rsidP="00186E6B"/>
    <w:p w14:paraId="21C1AE84" w14:textId="77777777" w:rsidR="000339E5" w:rsidRDefault="000339E5" w:rsidP="00186E6B"/>
    <w:p w14:paraId="1E50B5ED" w14:textId="77777777" w:rsidR="000339E5" w:rsidRDefault="000339E5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224ABC54-047D-4367-9025-CB28D4E920F9}"/>
    <w:embedBold r:id="rId2" w:fontKey="{DDFB90D9-1790-4298-82F2-F9A416659355}"/>
    <w:embedItalic r:id="rId3" w:fontKey="{2E64A5EB-210C-4391-B18B-CA72C672C983}"/>
    <w:embedBoldItalic r:id="rId4" w:fontKey="{CAEC6D43-CB1F-4F72-AA1E-C77BF524E31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357BACF-E55C-44CA-8F3B-9A9772EE30AE}"/>
    <w:embedBold r:id="rId6" w:fontKey="{7CDC8CC8-ADE3-4728-AB6A-96ADBD587E3D}"/>
    <w:embedItalic r:id="rId7" w:fontKey="{05DAF0F2-8FD9-4E0F-9328-22F2DFCADA75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ryani Black">
    <w:charset w:val="00"/>
    <w:family w:val="auto"/>
    <w:pitch w:val="variable"/>
    <w:sig w:usb0="00008007" w:usb1="00000000" w:usb2="00000000" w:usb3="00000000" w:csb0="000000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8" w:fontKey="{1771B426-4BC9-46B0-9F64-2A39A1C6FAFE}"/>
    <w:embedItalic r:id="rId9" w:fontKey="{3B5222DD-1A2B-4847-A699-535BBB50B879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0" w:fontKey="{04A25A0E-8B33-493E-8B7E-0DBEFC7B518E}"/>
  </w:font>
  <w:font w:name="Biryani"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12AE922A-90AA-4DF7-AD2B-B2CD61741F65}"/>
    <w:embedBold r:id="rId12" w:fontKey="{8B92FBCC-C54E-40C0-B8A1-B715D75D591B}"/>
    <w:embedItalic r:id="rId13" w:fontKey="{CEBE106A-FD07-4D8D-974A-DD9FDBBA55FC}"/>
    <w:embedBoldItalic r:id="rId14" w:fontKey="{6D450B3C-CADE-4AFF-97A4-60757DB0932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5" w:fontKey="{0360DC72-1778-4616-A37E-31C6DDC7C84C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16" w:fontKey="{C02C8277-4FF7-45A2-9F18-9E8EE149F68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D7224E" w:rsidRPr="00F11E80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F11E80" w:rsidRDefault="007C1BE3" w:rsidP="00186E6B">
          <w:pPr>
            <w:pStyle w:val="Topp-ogbunntekst"/>
            <w:jc w:val="right"/>
            <w:rPr>
              <w:b/>
              <w:sz w:val="20"/>
              <w:szCs w:val="20"/>
            </w:rPr>
          </w:pPr>
          <w:r w:rsidRPr="00F11E80">
            <w:rPr>
              <w:sz w:val="20"/>
              <w:szCs w:val="20"/>
            </w:rPr>
            <w:fldChar w:fldCharType="begin"/>
          </w:r>
          <w:r w:rsidRPr="00F11E80">
            <w:rPr>
              <w:sz w:val="20"/>
              <w:szCs w:val="20"/>
            </w:rPr>
            <w:instrText xml:space="preserve"> PAGE </w:instrText>
          </w:r>
          <w:r w:rsidRPr="00F11E80">
            <w:rPr>
              <w:sz w:val="20"/>
              <w:szCs w:val="20"/>
            </w:rPr>
            <w:fldChar w:fldCharType="separate"/>
          </w:r>
          <w:r w:rsidRPr="00F11E80">
            <w:rPr>
              <w:sz w:val="20"/>
              <w:szCs w:val="20"/>
            </w:rPr>
            <w:t>2</w:t>
          </w:r>
          <w:r w:rsidRPr="00F11E80">
            <w:rPr>
              <w:sz w:val="20"/>
              <w:szCs w:val="20"/>
            </w:rPr>
            <w:fldChar w:fldCharType="end"/>
          </w:r>
          <w:r w:rsidRPr="00F11E80">
            <w:rPr>
              <w:sz w:val="20"/>
              <w:szCs w:val="20"/>
            </w:rPr>
            <w:t xml:space="preserve"> av </w:t>
          </w:r>
          <w:r w:rsidRPr="00F11E80">
            <w:rPr>
              <w:sz w:val="20"/>
              <w:szCs w:val="20"/>
            </w:rPr>
            <w:fldChar w:fldCharType="begin"/>
          </w:r>
          <w:r w:rsidRPr="00F11E80">
            <w:rPr>
              <w:sz w:val="20"/>
              <w:szCs w:val="20"/>
            </w:rPr>
            <w:instrText xml:space="preserve"> NUMPAGES </w:instrText>
          </w:r>
          <w:r w:rsidRPr="00F11E80">
            <w:rPr>
              <w:sz w:val="20"/>
              <w:szCs w:val="20"/>
            </w:rPr>
            <w:fldChar w:fldCharType="separate"/>
          </w:r>
          <w:r w:rsidRPr="00F11E80">
            <w:rPr>
              <w:sz w:val="20"/>
              <w:szCs w:val="20"/>
            </w:rPr>
            <w:t>4</w:t>
          </w:r>
          <w:r w:rsidRPr="00F11E80">
            <w:rPr>
              <w:noProof/>
              <w:sz w:val="20"/>
              <w:szCs w:val="20"/>
            </w:rPr>
            <w:fldChar w:fldCharType="end"/>
          </w:r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D7224E" w:rsidRPr="00F11E80" w14:paraId="20C5EB3B" w14:textId="77777777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F11E80" w:rsidRDefault="007C1BE3" w:rsidP="007B4FF2">
          <w:pPr>
            <w:pStyle w:val="Topp-ogbunntekst"/>
            <w:spacing w:after="120"/>
            <w:jc w:val="right"/>
            <w:rPr>
              <w:rFonts w:ascii="Arial" w:hAnsi="Arial" w:cs="Arial"/>
              <w:b/>
              <w:sz w:val="20"/>
              <w:szCs w:val="20"/>
            </w:rPr>
          </w:pPr>
          <w:r w:rsidRPr="00F11E80">
            <w:rPr>
              <w:rFonts w:ascii="Arial" w:hAnsi="Arial" w:cs="Arial"/>
              <w:sz w:val="20"/>
              <w:szCs w:val="20"/>
            </w:rPr>
            <w:fldChar w:fldCharType="begin"/>
          </w:r>
          <w:r w:rsidRPr="00F11E80">
            <w:rPr>
              <w:rFonts w:ascii="Arial" w:hAnsi="Arial" w:cs="Arial"/>
              <w:sz w:val="20"/>
              <w:szCs w:val="20"/>
            </w:rPr>
            <w:instrText xml:space="preserve"> PAGE </w:instrText>
          </w:r>
          <w:r w:rsidRPr="00F11E80">
            <w:rPr>
              <w:rFonts w:ascii="Arial" w:hAnsi="Arial" w:cs="Arial"/>
              <w:sz w:val="20"/>
              <w:szCs w:val="20"/>
            </w:rPr>
            <w:fldChar w:fldCharType="separate"/>
          </w:r>
          <w:r w:rsidRPr="00F11E80">
            <w:rPr>
              <w:rFonts w:ascii="Arial" w:hAnsi="Arial" w:cs="Arial"/>
              <w:sz w:val="20"/>
              <w:szCs w:val="20"/>
            </w:rPr>
            <w:t>1</w:t>
          </w:r>
          <w:r w:rsidRPr="00F11E80">
            <w:rPr>
              <w:rFonts w:ascii="Arial" w:hAnsi="Arial" w:cs="Arial"/>
              <w:sz w:val="20"/>
              <w:szCs w:val="20"/>
            </w:rPr>
            <w:fldChar w:fldCharType="end"/>
          </w:r>
          <w:r w:rsidRPr="00F11E80">
            <w:rPr>
              <w:rFonts w:ascii="Arial" w:hAnsi="Arial" w:cs="Arial"/>
              <w:sz w:val="20"/>
              <w:szCs w:val="20"/>
            </w:rPr>
            <w:t xml:space="preserve"> av </w:t>
          </w:r>
          <w:r w:rsidRPr="00F11E80">
            <w:rPr>
              <w:rFonts w:ascii="Arial" w:hAnsi="Arial" w:cs="Arial"/>
              <w:sz w:val="20"/>
              <w:szCs w:val="20"/>
            </w:rPr>
            <w:fldChar w:fldCharType="begin"/>
          </w:r>
          <w:r w:rsidRPr="00F11E80">
            <w:rPr>
              <w:rFonts w:ascii="Arial" w:hAnsi="Arial" w:cs="Arial"/>
              <w:sz w:val="20"/>
              <w:szCs w:val="20"/>
            </w:rPr>
            <w:instrText xml:space="preserve"> NUMPAGES </w:instrText>
          </w:r>
          <w:r w:rsidRPr="00F11E80">
            <w:rPr>
              <w:rFonts w:ascii="Arial" w:hAnsi="Arial" w:cs="Arial"/>
              <w:sz w:val="20"/>
              <w:szCs w:val="20"/>
            </w:rPr>
            <w:fldChar w:fldCharType="separate"/>
          </w:r>
          <w:r w:rsidRPr="00F11E80">
            <w:rPr>
              <w:rFonts w:ascii="Arial" w:hAnsi="Arial" w:cs="Arial"/>
              <w:sz w:val="20"/>
              <w:szCs w:val="20"/>
            </w:rPr>
            <w:t>1</w:t>
          </w:r>
          <w:r w:rsidRPr="00F11E80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BDFE8D" w14:textId="77777777" w:rsidR="000339E5" w:rsidRDefault="000339E5" w:rsidP="00186E6B">
      <w:r>
        <w:separator/>
      </w:r>
    </w:p>
    <w:p w14:paraId="75DB4B2D" w14:textId="77777777" w:rsidR="000339E5" w:rsidRDefault="000339E5" w:rsidP="00186E6B"/>
    <w:p w14:paraId="78DFE306" w14:textId="77777777" w:rsidR="000339E5" w:rsidRDefault="000339E5" w:rsidP="00186E6B"/>
  </w:footnote>
  <w:footnote w:type="continuationSeparator" w:id="0">
    <w:p w14:paraId="0BBB2C3C" w14:textId="77777777" w:rsidR="000339E5" w:rsidRDefault="000339E5" w:rsidP="00186E6B">
      <w:r>
        <w:continuationSeparator/>
      </w:r>
    </w:p>
    <w:p w14:paraId="269CB957" w14:textId="77777777" w:rsidR="000339E5" w:rsidRDefault="000339E5" w:rsidP="00186E6B"/>
    <w:p w14:paraId="657EF347" w14:textId="77777777" w:rsidR="000339E5" w:rsidRDefault="000339E5" w:rsidP="00186E6B"/>
    <w:p w14:paraId="5247DF3B" w14:textId="77777777" w:rsidR="000339E5" w:rsidRDefault="000339E5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D287FE" w14:textId="3E69D72B" w:rsidR="003B6B06" w:rsidRPr="002834E6" w:rsidRDefault="2FE2123F" w:rsidP="003B6B06">
    <w:pPr>
      <w:pStyle w:val="Topptekst"/>
    </w:pPr>
    <w:r>
      <w:rPr>
        <w:noProof/>
      </w:rPr>
      <w:drawing>
        <wp:inline distT="0" distB="0" distL="0" distR="0" wp14:anchorId="1F09BD41" wp14:editId="79C6C951">
          <wp:extent cx="2114550" cy="361950"/>
          <wp:effectExtent l="0" t="0" r="0" b="0"/>
          <wp:docPr id="271446159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1446159" name="Picture 27144615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14550" cy="3619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3ACFA64" w14:textId="79DB7647" w:rsidR="00E9590A" w:rsidRPr="003B6B06" w:rsidRDefault="02B0FE06" w:rsidP="02B0FE06">
    <w:pPr>
      <w:pStyle w:val="Topptekst"/>
      <w:spacing w:after="240"/>
      <w:rPr>
        <w:rFonts w:ascii="Arial" w:eastAsia="Arial" w:hAnsi="Arial" w:cs="Arial"/>
        <w:noProof/>
        <w:sz w:val="16"/>
        <w:szCs w:val="16"/>
      </w:rPr>
    </w:pPr>
    <w:r w:rsidRPr="02B0FE06">
      <w:rPr>
        <w:rFonts w:ascii="Arial" w:eastAsia="Arial" w:hAnsi="Arial" w:cs="Arial"/>
        <w:noProof/>
        <w:sz w:val="16"/>
        <w:szCs w:val="16"/>
      </w:rPr>
      <w:t>Bilag 5 Vedlegg 1 – Egenerklæring for lønns- og arbeidsvilkår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EB5314" w14:textId="70A7BFBE" w:rsidR="2FE2123F" w:rsidRDefault="02B0FE06" w:rsidP="2FE2123F">
    <w:pPr>
      <w:pStyle w:val="Topptekst"/>
    </w:pPr>
    <w:r>
      <w:rPr>
        <w:noProof/>
      </w:rPr>
      <w:drawing>
        <wp:inline distT="0" distB="0" distL="0" distR="0" wp14:anchorId="1567794B" wp14:editId="45BE2688">
          <wp:extent cx="2114550" cy="361950"/>
          <wp:effectExtent l="0" t="0" r="0" b="0"/>
          <wp:docPr id="1878959952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78959952" name="Picture 187895995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14550" cy="3619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63D0A2A6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246C976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AB0307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D5A4A5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39E897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294114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5A281A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2B0E07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9D0EC8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D160F1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2C09678" w:tentative="1">
      <w:start w:val="1"/>
      <w:numFmt w:val="lowerLetter"/>
      <w:lvlText w:val="%2."/>
      <w:lvlJc w:val="left"/>
      <w:pPr>
        <w:ind w:left="1440" w:hanging="360"/>
      </w:pPr>
    </w:lvl>
    <w:lvl w:ilvl="2" w:tplc="08E2273A" w:tentative="1">
      <w:start w:val="1"/>
      <w:numFmt w:val="lowerRoman"/>
      <w:lvlText w:val="%3."/>
      <w:lvlJc w:val="right"/>
      <w:pPr>
        <w:ind w:left="2160" w:hanging="180"/>
      </w:pPr>
    </w:lvl>
    <w:lvl w:ilvl="3" w:tplc="501EE4B0" w:tentative="1">
      <w:start w:val="1"/>
      <w:numFmt w:val="decimal"/>
      <w:lvlText w:val="%4."/>
      <w:lvlJc w:val="left"/>
      <w:pPr>
        <w:ind w:left="2880" w:hanging="360"/>
      </w:pPr>
    </w:lvl>
    <w:lvl w:ilvl="4" w:tplc="D23861A8" w:tentative="1">
      <w:start w:val="1"/>
      <w:numFmt w:val="lowerLetter"/>
      <w:lvlText w:val="%5."/>
      <w:lvlJc w:val="left"/>
      <w:pPr>
        <w:ind w:left="3600" w:hanging="360"/>
      </w:pPr>
    </w:lvl>
    <w:lvl w:ilvl="5" w:tplc="01E28EE2" w:tentative="1">
      <w:start w:val="1"/>
      <w:numFmt w:val="lowerRoman"/>
      <w:lvlText w:val="%6."/>
      <w:lvlJc w:val="right"/>
      <w:pPr>
        <w:ind w:left="4320" w:hanging="180"/>
      </w:pPr>
    </w:lvl>
    <w:lvl w:ilvl="6" w:tplc="16E47AAC" w:tentative="1">
      <w:start w:val="1"/>
      <w:numFmt w:val="decimal"/>
      <w:lvlText w:val="%7."/>
      <w:lvlJc w:val="left"/>
      <w:pPr>
        <w:ind w:left="5040" w:hanging="360"/>
      </w:pPr>
    </w:lvl>
    <w:lvl w:ilvl="7" w:tplc="90B0321A" w:tentative="1">
      <w:start w:val="1"/>
      <w:numFmt w:val="lowerLetter"/>
      <w:lvlText w:val="%8."/>
      <w:lvlJc w:val="left"/>
      <w:pPr>
        <w:ind w:left="5760" w:hanging="360"/>
      </w:pPr>
    </w:lvl>
    <w:lvl w:ilvl="8" w:tplc="5924170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C5861BBC">
      <w:start w:val="1"/>
      <w:numFmt w:val="lowerLetter"/>
      <w:lvlText w:val="%1)"/>
      <w:lvlJc w:val="left"/>
      <w:pPr>
        <w:ind w:left="720" w:hanging="360"/>
      </w:pPr>
    </w:lvl>
    <w:lvl w:ilvl="1" w:tplc="7954F156" w:tentative="1">
      <w:start w:val="1"/>
      <w:numFmt w:val="lowerLetter"/>
      <w:lvlText w:val="%2."/>
      <w:lvlJc w:val="left"/>
      <w:pPr>
        <w:ind w:left="1440" w:hanging="360"/>
      </w:pPr>
    </w:lvl>
    <w:lvl w:ilvl="2" w:tplc="F6EC7B98" w:tentative="1">
      <w:start w:val="1"/>
      <w:numFmt w:val="lowerRoman"/>
      <w:lvlText w:val="%3."/>
      <w:lvlJc w:val="right"/>
      <w:pPr>
        <w:ind w:left="2160" w:hanging="180"/>
      </w:pPr>
    </w:lvl>
    <w:lvl w:ilvl="3" w:tplc="00980FE2" w:tentative="1">
      <w:start w:val="1"/>
      <w:numFmt w:val="decimal"/>
      <w:lvlText w:val="%4."/>
      <w:lvlJc w:val="left"/>
      <w:pPr>
        <w:ind w:left="2880" w:hanging="360"/>
      </w:pPr>
    </w:lvl>
    <w:lvl w:ilvl="4" w:tplc="A4A4B2E2" w:tentative="1">
      <w:start w:val="1"/>
      <w:numFmt w:val="lowerLetter"/>
      <w:lvlText w:val="%5."/>
      <w:lvlJc w:val="left"/>
      <w:pPr>
        <w:ind w:left="3600" w:hanging="360"/>
      </w:pPr>
    </w:lvl>
    <w:lvl w:ilvl="5" w:tplc="2D965000" w:tentative="1">
      <w:start w:val="1"/>
      <w:numFmt w:val="lowerRoman"/>
      <w:lvlText w:val="%6."/>
      <w:lvlJc w:val="right"/>
      <w:pPr>
        <w:ind w:left="4320" w:hanging="180"/>
      </w:pPr>
    </w:lvl>
    <w:lvl w:ilvl="6" w:tplc="93DE46E8" w:tentative="1">
      <w:start w:val="1"/>
      <w:numFmt w:val="decimal"/>
      <w:lvlText w:val="%7."/>
      <w:lvlJc w:val="left"/>
      <w:pPr>
        <w:ind w:left="5040" w:hanging="360"/>
      </w:pPr>
    </w:lvl>
    <w:lvl w:ilvl="7" w:tplc="B762D58E" w:tentative="1">
      <w:start w:val="1"/>
      <w:numFmt w:val="lowerLetter"/>
      <w:lvlText w:val="%8."/>
      <w:lvlJc w:val="left"/>
      <w:pPr>
        <w:ind w:left="5760" w:hanging="360"/>
      </w:pPr>
    </w:lvl>
    <w:lvl w:ilvl="8" w:tplc="629A0EE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96A0FA5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B986F98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CC0168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7FED70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A3E139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2F4807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07AE26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704A17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7A250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0C76531A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9A10BCA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60025A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0C06EE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638360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61A493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A8790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D88BF1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9D42FE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DBAE38A8">
      <w:start w:val="1"/>
      <w:numFmt w:val="decimal"/>
      <w:lvlText w:val="%1."/>
      <w:lvlJc w:val="left"/>
      <w:pPr>
        <w:ind w:left="1428" w:hanging="360"/>
      </w:pPr>
    </w:lvl>
    <w:lvl w:ilvl="1" w:tplc="EFB238AC" w:tentative="1">
      <w:start w:val="1"/>
      <w:numFmt w:val="lowerLetter"/>
      <w:lvlText w:val="%2."/>
      <w:lvlJc w:val="left"/>
      <w:pPr>
        <w:ind w:left="2148" w:hanging="360"/>
      </w:pPr>
    </w:lvl>
    <w:lvl w:ilvl="2" w:tplc="9B487ED2" w:tentative="1">
      <w:start w:val="1"/>
      <w:numFmt w:val="lowerRoman"/>
      <w:lvlText w:val="%3."/>
      <w:lvlJc w:val="right"/>
      <w:pPr>
        <w:ind w:left="2868" w:hanging="180"/>
      </w:pPr>
    </w:lvl>
    <w:lvl w:ilvl="3" w:tplc="9B9C3230" w:tentative="1">
      <w:start w:val="1"/>
      <w:numFmt w:val="decimal"/>
      <w:lvlText w:val="%4."/>
      <w:lvlJc w:val="left"/>
      <w:pPr>
        <w:ind w:left="3588" w:hanging="360"/>
      </w:pPr>
    </w:lvl>
    <w:lvl w:ilvl="4" w:tplc="C332F778" w:tentative="1">
      <w:start w:val="1"/>
      <w:numFmt w:val="lowerLetter"/>
      <w:lvlText w:val="%5."/>
      <w:lvlJc w:val="left"/>
      <w:pPr>
        <w:ind w:left="4308" w:hanging="360"/>
      </w:pPr>
    </w:lvl>
    <w:lvl w:ilvl="5" w:tplc="73226FDA" w:tentative="1">
      <w:start w:val="1"/>
      <w:numFmt w:val="lowerRoman"/>
      <w:lvlText w:val="%6."/>
      <w:lvlJc w:val="right"/>
      <w:pPr>
        <w:ind w:left="5028" w:hanging="180"/>
      </w:pPr>
    </w:lvl>
    <w:lvl w:ilvl="6" w:tplc="9FDC3A02" w:tentative="1">
      <w:start w:val="1"/>
      <w:numFmt w:val="decimal"/>
      <w:lvlText w:val="%7."/>
      <w:lvlJc w:val="left"/>
      <w:pPr>
        <w:ind w:left="5748" w:hanging="360"/>
      </w:pPr>
    </w:lvl>
    <w:lvl w:ilvl="7" w:tplc="AF1AE9E2" w:tentative="1">
      <w:start w:val="1"/>
      <w:numFmt w:val="lowerLetter"/>
      <w:lvlText w:val="%8."/>
      <w:lvlJc w:val="left"/>
      <w:pPr>
        <w:ind w:left="6468" w:hanging="360"/>
      </w:pPr>
    </w:lvl>
    <w:lvl w:ilvl="8" w:tplc="232008F2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F8EC2AB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A6D82CB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B9A3DF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EA85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3E05EB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0B8E87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AC8E69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72EAAD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B2AB1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9E7A43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FBC783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7B4808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DD8967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EE626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48C574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DE2689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DD03D1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AA94F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911A1E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9A0592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618DFB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A06B8C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4AA233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CDAF40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26772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550ED1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724585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C332E058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26A625B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14C049B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BF72F1D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E5360C1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566CF9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6ACC8F9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14CC269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F94443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39E5"/>
    <w:rsid w:val="00035ADF"/>
    <w:rsid w:val="00053D3A"/>
    <w:rsid w:val="0005445F"/>
    <w:rsid w:val="00054A7F"/>
    <w:rsid w:val="0005A913"/>
    <w:rsid w:val="00061151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5BCE"/>
    <w:rsid w:val="000A764B"/>
    <w:rsid w:val="000A7EC5"/>
    <w:rsid w:val="000B3BAB"/>
    <w:rsid w:val="000D3DE5"/>
    <w:rsid w:val="000D42E3"/>
    <w:rsid w:val="000D4A62"/>
    <w:rsid w:val="000D6ABD"/>
    <w:rsid w:val="000D7939"/>
    <w:rsid w:val="000E1476"/>
    <w:rsid w:val="000E69C1"/>
    <w:rsid w:val="000F4B8D"/>
    <w:rsid w:val="00105EC1"/>
    <w:rsid w:val="001079C5"/>
    <w:rsid w:val="00110A65"/>
    <w:rsid w:val="00113DF8"/>
    <w:rsid w:val="00122164"/>
    <w:rsid w:val="001233F9"/>
    <w:rsid w:val="00125A46"/>
    <w:rsid w:val="00127BCA"/>
    <w:rsid w:val="001357D8"/>
    <w:rsid w:val="001433EA"/>
    <w:rsid w:val="001453CD"/>
    <w:rsid w:val="0014675F"/>
    <w:rsid w:val="00151406"/>
    <w:rsid w:val="00152CF3"/>
    <w:rsid w:val="00154146"/>
    <w:rsid w:val="00154478"/>
    <w:rsid w:val="00160B57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1A94"/>
    <w:rsid w:val="00207619"/>
    <w:rsid w:val="00212246"/>
    <w:rsid w:val="002127AA"/>
    <w:rsid w:val="00212F30"/>
    <w:rsid w:val="00213A12"/>
    <w:rsid w:val="00223CC9"/>
    <w:rsid w:val="00225590"/>
    <w:rsid w:val="00227E09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83115"/>
    <w:rsid w:val="002834E6"/>
    <w:rsid w:val="0028487F"/>
    <w:rsid w:val="00290093"/>
    <w:rsid w:val="00290402"/>
    <w:rsid w:val="0029715C"/>
    <w:rsid w:val="002975E1"/>
    <w:rsid w:val="002979DB"/>
    <w:rsid w:val="002A3075"/>
    <w:rsid w:val="002A4CCC"/>
    <w:rsid w:val="002A611F"/>
    <w:rsid w:val="002C7E6A"/>
    <w:rsid w:val="002D1BF7"/>
    <w:rsid w:val="002D522E"/>
    <w:rsid w:val="002E247D"/>
    <w:rsid w:val="002F414A"/>
    <w:rsid w:val="003115A0"/>
    <w:rsid w:val="003143FD"/>
    <w:rsid w:val="003336CE"/>
    <w:rsid w:val="00336A40"/>
    <w:rsid w:val="00337E07"/>
    <w:rsid w:val="00341D9B"/>
    <w:rsid w:val="00343879"/>
    <w:rsid w:val="00346F42"/>
    <w:rsid w:val="003501DB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B6B06"/>
    <w:rsid w:val="003C0B7D"/>
    <w:rsid w:val="003D25BC"/>
    <w:rsid w:val="003D318D"/>
    <w:rsid w:val="003D410C"/>
    <w:rsid w:val="003E1A02"/>
    <w:rsid w:val="003E30B3"/>
    <w:rsid w:val="003F696F"/>
    <w:rsid w:val="00401CB3"/>
    <w:rsid w:val="0040322A"/>
    <w:rsid w:val="00412930"/>
    <w:rsid w:val="00415C2F"/>
    <w:rsid w:val="00417819"/>
    <w:rsid w:val="00426008"/>
    <w:rsid w:val="00430463"/>
    <w:rsid w:val="0043215C"/>
    <w:rsid w:val="004357F0"/>
    <w:rsid w:val="00444ABA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1622"/>
    <w:rsid w:val="005A3FDC"/>
    <w:rsid w:val="005A55DC"/>
    <w:rsid w:val="005A56FE"/>
    <w:rsid w:val="005A6DA2"/>
    <w:rsid w:val="005B08D2"/>
    <w:rsid w:val="005B4DA4"/>
    <w:rsid w:val="005C22EA"/>
    <w:rsid w:val="005C5EA1"/>
    <w:rsid w:val="005E26A9"/>
    <w:rsid w:val="005E6F99"/>
    <w:rsid w:val="00604044"/>
    <w:rsid w:val="00611EB6"/>
    <w:rsid w:val="006200CF"/>
    <w:rsid w:val="006205F5"/>
    <w:rsid w:val="006248E6"/>
    <w:rsid w:val="00626BA1"/>
    <w:rsid w:val="0063692B"/>
    <w:rsid w:val="00637676"/>
    <w:rsid w:val="006413B1"/>
    <w:rsid w:val="00641C91"/>
    <w:rsid w:val="00656732"/>
    <w:rsid w:val="00661D4A"/>
    <w:rsid w:val="00665A4C"/>
    <w:rsid w:val="00666D00"/>
    <w:rsid w:val="00671AB3"/>
    <w:rsid w:val="0067460D"/>
    <w:rsid w:val="006758FC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20CA8"/>
    <w:rsid w:val="007264D3"/>
    <w:rsid w:val="007267B4"/>
    <w:rsid w:val="00732C38"/>
    <w:rsid w:val="00736EA3"/>
    <w:rsid w:val="00743682"/>
    <w:rsid w:val="0074594D"/>
    <w:rsid w:val="00755257"/>
    <w:rsid w:val="00762CC7"/>
    <w:rsid w:val="00773436"/>
    <w:rsid w:val="0077753B"/>
    <w:rsid w:val="00790A9C"/>
    <w:rsid w:val="00792741"/>
    <w:rsid w:val="00794598"/>
    <w:rsid w:val="007A2680"/>
    <w:rsid w:val="007A5B28"/>
    <w:rsid w:val="007B15D0"/>
    <w:rsid w:val="007B4FF2"/>
    <w:rsid w:val="007C1BE3"/>
    <w:rsid w:val="007C2577"/>
    <w:rsid w:val="007C46C0"/>
    <w:rsid w:val="007C63FF"/>
    <w:rsid w:val="007D0A13"/>
    <w:rsid w:val="007D46AF"/>
    <w:rsid w:val="007E004D"/>
    <w:rsid w:val="007E3521"/>
    <w:rsid w:val="007E79AC"/>
    <w:rsid w:val="007F6068"/>
    <w:rsid w:val="00816E23"/>
    <w:rsid w:val="00821F16"/>
    <w:rsid w:val="00826807"/>
    <w:rsid w:val="00833AAF"/>
    <w:rsid w:val="00842AAB"/>
    <w:rsid w:val="00852929"/>
    <w:rsid w:val="008562D7"/>
    <w:rsid w:val="00856C4B"/>
    <w:rsid w:val="00865DDB"/>
    <w:rsid w:val="00872B54"/>
    <w:rsid w:val="00874D4B"/>
    <w:rsid w:val="00877EF5"/>
    <w:rsid w:val="0088056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0A6C"/>
    <w:rsid w:val="008D1709"/>
    <w:rsid w:val="008D1942"/>
    <w:rsid w:val="008D57A8"/>
    <w:rsid w:val="008F2D50"/>
    <w:rsid w:val="00900FA3"/>
    <w:rsid w:val="00902A1E"/>
    <w:rsid w:val="00906A61"/>
    <w:rsid w:val="0091064D"/>
    <w:rsid w:val="00917F0F"/>
    <w:rsid w:val="00923E0D"/>
    <w:rsid w:val="00925F14"/>
    <w:rsid w:val="00931685"/>
    <w:rsid w:val="00931BDD"/>
    <w:rsid w:val="009345F7"/>
    <w:rsid w:val="00935047"/>
    <w:rsid w:val="00936A75"/>
    <w:rsid w:val="00950851"/>
    <w:rsid w:val="00950D87"/>
    <w:rsid w:val="00950F38"/>
    <w:rsid w:val="0095454F"/>
    <w:rsid w:val="00961804"/>
    <w:rsid w:val="00971232"/>
    <w:rsid w:val="0097180A"/>
    <w:rsid w:val="00987A69"/>
    <w:rsid w:val="00987E94"/>
    <w:rsid w:val="00994990"/>
    <w:rsid w:val="0099548A"/>
    <w:rsid w:val="009A1B6F"/>
    <w:rsid w:val="009A3138"/>
    <w:rsid w:val="009B07F5"/>
    <w:rsid w:val="009B22EF"/>
    <w:rsid w:val="009B668F"/>
    <w:rsid w:val="009C68BA"/>
    <w:rsid w:val="009D0190"/>
    <w:rsid w:val="009D26AE"/>
    <w:rsid w:val="009E0D4D"/>
    <w:rsid w:val="009E192C"/>
    <w:rsid w:val="009E4E8E"/>
    <w:rsid w:val="009F79C1"/>
    <w:rsid w:val="00A00019"/>
    <w:rsid w:val="00A04B23"/>
    <w:rsid w:val="00A11ED9"/>
    <w:rsid w:val="00A11F4E"/>
    <w:rsid w:val="00A13614"/>
    <w:rsid w:val="00A17018"/>
    <w:rsid w:val="00A17B2B"/>
    <w:rsid w:val="00A22A31"/>
    <w:rsid w:val="00A3080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66096"/>
    <w:rsid w:val="00A70DF6"/>
    <w:rsid w:val="00A95E15"/>
    <w:rsid w:val="00A96708"/>
    <w:rsid w:val="00AA180B"/>
    <w:rsid w:val="00AA6DAB"/>
    <w:rsid w:val="00AA76A3"/>
    <w:rsid w:val="00AB0636"/>
    <w:rsid w:val="00AB12A1"/>
    <w:rsid w:val="00AB1981"/>
    <w:rsid w:val="00AC0785"/>
    <w:rsid w:val="00AD3941"/>
    <w:rsid w:val="00AE5994"/>
    <w:rsid w:val="00AF0845"/>
    <w:rsid w:val="00AF08BD"/>
    <w:rsid w:val="00AF4776"/>
    <w:rsid w:val="00AF6D41"/>
    <w:rsid w:val="00B02E03"/>
    <w:rsid w:val="00B030AE"/>
    <w:rsid w:val="00B0715F"/>
    <w:rsid w:val="00B125C2"/>
    <w:rsid w:val="00B20765"/>
    <w:rsid w:val="00B21829"/>
    <w:rsid w:val="00B371CA"/>
    <w:rsid w:val="00B405FA"/>
    <w:rsid w:val="00B45345"/>
    <w:rsid w:val="00B468C1"/>
    <w:rsid w:val="00B525ED"/>
    <w:rsid w:val="00B53092"/>
    <w:rsid w:val="00B607F4"/>
    <w:rsid w:val="00B660B6"/>
    <w:rsid w:val="00B704CD"/>
    <w:rsid w:val="00B72FB0"/>
    <w:rsid w:val="00B8473D"/>
    <w:rsid w:val="00B9046E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27581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2C3E"/>
    <w:rsid w:val="00D138C7"/>
    <w:rsid w:val="00D17285"/>
    <w:rsid w:val="00D21218"/>
    <w:rsid w:val="00D24CD3"/>
    <w:rsid w:val="00D34A86"/>
    <w:rsid w:val="00D42BA1"/>
    <w:rsid w:val="00D57D38"/>
    <w:rsid w:val="00D61BDA"/>
    <w:rsid w:val="00D632DF"/>
    <w:rsid w:val="00D666BB"/>
    <w:rsid w:val="00D6694F"/>
    <w:rsid w:val="00D70FB2"/>
    <w:rsid w:val="00D7224E"/>
    <w:rsid w:val="00D76A64"/>
    <w:rsid w:val="00D82DF6"/>
    <w:rsid w:val="00D85A46"/>
    <w:rsid w:val="00D8677B"/>
    <w:rsid w:val="00D91668"/>
    <w:rsid w:val="00D93426"/>
    <w:rsid w:val="00D935CA"/>
    <w:rsid w:val="00DA0B9B"/>
    <w:rsid w:val="00DA760E"/>
    <w:rsid w:val="00DB6279"/>
    <w:rsid w:val="00DB66EB"/>
    <w:rsid w:val="00DD17E8"/>
    <w:rsid w:val="00DD2B22"/>
    <w:rsid w:val="00DD53C2"/>
    <w:rsid w:val="00DE5FA8"/>
    <w:rsid w:val="00DE68FD"/>
    <w:rsid w:val="00DF22C7"/>
    <w:rsid w:val="00DF2361"/>
    <w:rsid w:val="00DF27B4"/>
    <w:rsid w:val="00DF58B9"/>
    <w:rsid w:val="00E014BD"/>
    <w:rsid w:val="00E056BA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2FE2"/>
    <w:rsid w:val="00E66EF6"/>
    <w:rsid w:val="00E67F07"/>
    <w:rsid w:val="00E76EE6"/>
    <w:rsid w:val="00E835DA"/>
    <w:rsid w:val="00E83D43"/>
    <w:rsid w:val="00E8438C"/>
    <w:rsid w:val="00E9590A"/>
    <w:rsid w:val="00E969C2"/>
    <w:rsid w:val="00E97D54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11E80"/>
    <w:rsid w:val="00F22305"/>
    <w:rsid w:val="00F4310E"/>
    <w:rsid w:val="00F519C0"/>
    <w:rsid w:val="00F5625A"/>
    <w:rsid w:val="00F61907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3BCE"/>
    <w:rsid w:val="00FE4A96"/>
    <w:rsid w:val="00FE665E"/>
    <w:rsid w:val="00FF5609"/>
    <w:rsid w:val="00FF6074"/>
    <w:rsid w:val="02B0FE06"/>
    <w:rsid w:val="0C594E52"/>
    <w:rsid w:val="11F3C3FD"/>
    <w:rsid w:val="1408695E"/>
    <w:rsid w:val="1B1CDCBD"/>
    <w:rsid w:val="1DC2A52D"/>
    <w:rsid w:val="1E2DA221"/>
    <w:rsid w:val="23B4A69E"/>
    <w:rsid w:val="274CAF79"/>
    <w:rsid w:val="2BCD734B"/>
    <w:rsid w:val="2FE2123F"/>
    <w:rsid w:val="33C224FD"/>
    <w:rsid w:val="36140D14"/>
    <w:rsid w:val="4045A35B"/>
    <w:rsid w:val="4207733C"/>
    <w:rsid w:val="4913A6B9"/>
    <w:rsid w:val="4D50EE2A"/>
    <w:rsid w:val="4D9E1561"/>
    <w:rsid w:val="51C08638"/>
    <w:rsid w:val="5564C1EB"/>
    <w:rsid w:val="57B18279"/>
    <w:rsid w:val="5908F112"/>
    <w:rsid w:val="59997C02"/>
    <w:rsid w:val="74CD673A"/>
    <w:rsid w:val="77AB1E32"/>
    <w:rsid w:val="7A2EA157"/>
    <w:rsid w:val="7B5DF86B"/>
    <w:rsid w:val="7C7C983F"/>
    <w:rsid w:val="7FECA2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7B30AC8F-DB2B-4331-9448-E29C84C957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6B06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table" w:customStyle="1" w:styleId="Tabellrutenett3">
    <w:name w:val="Tabellrutenett3"/>
    <w:basedOn w:val="Vanligtabell"/>
    <w:next w:val="Tabellrutenett"/>
    <w:uiPriority w:val="39"/>
    <w:rsid w:val="00604044"/>
    <w:pPr>
      <w:spacing w:after="0" w:line="240" w:lineRule="auto"/>
    </w:pPr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ørste element og dato" Version="1987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e880cfb-c4b6-44a1-a57e-20264758ac04">
      <Terms xmlns="http://schemas.microsoft.com/office/infopath/2007/PartnerControls"/>
    </lcf76f155ced4ddcb4097134ff3c332f>
    <TaxCatchAll xmlns="65ea72e4-6b78-4c01-9054-e2b30cd75250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88BF90F1A4D0E4F99AF3DD3F12339F0" ma:contentTypeVersion="15" ma:contentTypeDescription="Opprett et nytt dokument." ma:contentTypeScope="" ma:versionID="4275d054678a93487db1ecd7c8ffb491">
  <xsd:schema xmlns:xsd="http://www.w3.org/2001/XMLSchema" xmlns:xs="http://www.w3.org/2001/XMLSchema" xmlns:p="http://schemas.microsoft.com/office/2006/metadata/properties" xmlns:ns1="http://schemas.microsoft.com/sharepoint/v3" xmlns:ns2="4e880cfb-c4b6-44a1-a57e-20264758ac04" xmlns:ns3="65ea72e4-6b78-4c01-9054-e2b30cd75250" targetNamespace="http://schemas.microsoft.com/office/2006/metadata/properties" ma:root="true" ma:fieldsID="584ff1254f6a48218878c5eb5210123f" ns1:_="" ns2:_="" ns3:_="">
    <xsd:import namespace="http://schemas.microsoft.com/sharepoint/v3"/>
    <xsd:import namespace="4e880cfb-c4b6-44a1-a57e-20264758ac04"/>
    <xsd:import namespace="65ea72e4-6b78-4c01-9054-e2b30cd7525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880cfb-c4b6-44a1-a57e-20264758ac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ildemerkelapper" ma:readOnly="false" ma:fieldId="{5cf76f15-5ced-4ddc-b409-7134ff3c332f}" ma:taxonomyMulti="true" ma:sspId="92c3bd9a-26a3-4ee9-bdab-dea02880390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ea72e4-6b78-4c01-9054-e2b30cd7525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545487e-bc27-4e92-9061-a7e8a19aabfa}" ma:internalName="TaxCatchAll" ma:showField="CatchAllData" ma:web="65ea72e4-6b78-4c01-9054-e2b30cd752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E9376A2-D9A3-454C-90B1-A1D0D1F2F9E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4e880cfb-c4b6-44a1-a57e-20264758ac04"/>
    <ds:schemaRef ds:uri="http://schemas.microsoft.com/office/2006/metadata/properties"/>
    <ds:schemaRef ds:uri="http://purl.org/dc/dcmitype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terms/"/>
    <ds:schemaRef ds:uri="http://purl.org/dc/elements/1.1/"/>
    <ds:schemaRef ds:uri="65ea72e4-6b78-4c01-9054-e2b30cd75250"/>
    <ds:schemaRef ds:uri="http://schemas.microsoft.com/sharepoint/v3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F4F99659-C51F-4F68-B432-8F8E503BAD3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4e880cfb-c4b6-44a1-a57e-20264758ac04"/>
    <ds:schemaRef ds:uri="65ea72e4-6b78-4c01-9054-e2b30cd7525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e6f3cebf-f3ea-4f6d-9afa-b2867c184242}" enabled="1" method="Privileged" siteId="{512024a4-8685-4f03-8086-14a61730e81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</TotalTime>
  <Pages>2</Pages>
  <Words>275</Words>
  <Characters>1459</Characters>
  <Application>Microsoft Office Word</Application>
  <DocSecurity>0</DocSecurity>
  <Lines>12</Lines>
  <Paragraphs>3</Paragraphs>
  <ScaleCrop>false</ScaleCrop>
  <Company/>
  <LinksUpToDate>false</LinksUpToDate>
  <CharactersWithSpaces>1731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Bilag X Vedlegg X - Egenerklæring for lønns- og arbeidsvilkår</dc:title>
  <dc:subject/>
  <dc:creator>Helene Winther Dahl</dc:creator>
  <cp:keywords/>
  <cp:lastModifiedBy>Camilla Viken</cp:lastModifiedBy>
  <cp:revision>3</cp:revision>
  <dcterms:created xsi:type="dcterms:W3CDTF">2026-05-15T08:23:00Z</dcterms:created>
  <dcterms:modified xsi:type="dcterms:W3CDTF">2026-05-15T08:24:00Z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0x010100788BF90F1A4D0E4F99AF3DD3F12339F0</vt:lpwstr>
  </property>
  <property fmtid="{D5CDD505-2E9C-101B-9397-08002B2CF9AE}" pid="3" name="MediaServiceImageTags">
    <vt:lpwstr/>
  </property>
  <property fmtid="{D5CDD505-2E9C-101B-9397-08002B2CF9AE}" pid="4" name="docLang">
    <vt:lpwstr>nb</vt:lpwstr>
  </property>
</Properties>
</file>